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55E" w:rsidRPr="00633BE5" w:rsidRDefault="007C455E" w:rsidP="007572FC">
      <w:pPr>
        <w:pStyle w:val="Docketnumber"/>
      </w:pPr>
      <w:r w:rsidRPr="00633BE5">
        <w:t>DOCKET NO. 46309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RPr="00633BE5" w:rsidTr="009C1919">
        <w:tc>
          <w:tcPr>
            <w:tcW w:w="4608" w:type="dxa"/>
          </w:tcPr>
          <w:p w:rsidR="007572FC" w:rsidRPr="00633BE5" w:rsidRDefault="007C455E" w:rsidP="001E360C">
            <w:pPr>
              <w:pStyle w:val="Docketstyle"/>
            </w:pPr>
            <w:r w:rsidRPr="00633BE5">
              <w:t>PETITION FOR AN ORDER APPOINTING A TEMPORARY MANAGER TO AERO VALLEY WATER SERVICE IN DENTON COUNTY</w:t>
            </w:r>
          </w:p>
        </w:tc>
        <w:tc>
          <w:tcPr>
            <w:tcW w:w="360" w:type="dxa"/>
          </w:tcPr>
          <w:p w:rsidR="007572FC" w:rsidRPr="00633BE5" w:rsidRDefault="001E360C" w:rsidP="001E360C">
            <w:pPr>
              <w:pStyle w:val="Docketstyle"/>
            </w:pPr>
            <w:r w:rsidRPr="00633BE5">
              <w:t>§</w:t>
            </w:r>
          </w:p>
          <w:p w:rsidR="001E360C" w:rsidRPr="00633BE5" w:rsidRDefault="001E360C" w:rsidP="001E360C">
            <w:pPr>
              <w:pStyle w:val="Docketstyle"/>
            </w:pPr>
            <w:r w:rsidRPr="00633BE5">
              <w:t>§</w:t>
            </w:r>
          </w:p>
          <w:p w:rsidR="001E360C" w:rsidRPr="00633BE5" w:rsidRDefault="001E360C" w:rsidP="001E360C">
            <w:pPr>
              <w:pStyle w:val="Docketstyle"/>
            </w:pPr>
            <w:r w:rsidRPr="00633BE5">
              <w:t>§</w:t>
            </w:r>
          </w:p>
          <w:p w:rsidR="007C455E" w:rsidRPr="00633BE5" w:rsidRDefault="007C455E" w:rsidP="001E360C">
            <w:pPr>
              <w:pStyle w:val="Docketstyle"/>
            </w:pPr>
            <w:r w:rsidRPr="00633BE5">
              <w:t>§</w:t>
            </w:r>
          </w:p>
          <w:p w:rsidR="007C455E" w:rsidRPr="00633BE5" w:rsidRDefault="007C455E" w:rsidP="001E360C">
            <w:pPr>
              <w:pStyle w:val="Docketstyle"/>
            </w:pPr>
            <w:r w:rsidRPr="00633BE5">
              <w:t>§</w:t>
            </w:r>
          </w:p>
        </w:tc>
        <w:tc>
          <w:tcPr>
            <w:tcW w:w="4392" w:type="dxa"/>
          </w:tcPr>
          <w:p w:rsidR="007572FC" w:rsidRPr="00633BE5" w:rsidRDefault="001E360C" w:rsidP="001E360C">
            <w:pPr>
              <w:pStyle w:val="DocketstylePUC"/>
            </w:pPr>
            <w:r w:rsidRPr="00633BE5">
              <w:t>PUBLIC UTILITY COMMISSION</w:t>
            </w:r>
          </w:p>
          <w:p w:rsidR="001E360C" w:rsidRPr="00633BE5" w:rsidRDefault="001E360C" w:rsidP="001E360C">
            <w:pPr>
              <w:pStyle w:val="DocketstylePUC"/>
            </w:pPr>
          </w:p>
          <w:p w:rsidR="001E360C" w:rsidRPr="00633BE5" w:rsidRDefault="001E360C" w:rsidP="001E360C">
            <w:pPr>
              <w:pStyle w:val="DocketstylePUC"/>
            </w:pPr>
            <w:r w:rsidRPr="00633BE5">
              <w:t>OF TEXAS</w:t>
            </w:r>
          </w:p>
        </w:tc>
      </w:tr>
    </w:tbl>
    <w:p w:rsidR="007572FC" w:rsidRPr="00633BE5" w:rsidRDefault="007C455E" w:rsidP="00482583">
      <w:pPr>
        <w:pStyle w:val="Titleoforder"/>
        <w:spacing w:before="360"/>
      </w:pPr>
      <w:r w:rsidRPr="00633BE5">
        <w:t xml:space="preserve">PROPOSED </w:t>
      </w:r>
      <w:r w:rsidR="00E263FF">
        <w:t xml:space="preserve">EMERGENCY </w:t>
      </w:r>
      <w:r w:rsidRPr="00633BE5">
        <w:t>ORDER</w:t>
      </w:r>
    </w:p>
    <w:p w:rsidR="007C455E" w:rsidRPr="00633BE5" w:rsidRDefault="007C455E" w:rsidP="004F46D6">
      <w:pPr>
        <w:pStyle w:val="BodyText"/>
      </w:pPr>
      <w:r w:rsidRPr="00633BE5">
        <w:t>This Order addresses the petition</w:t>
      </w:r>
      <w:r w:rsidR="00E263FF">
        <w:t xml:space="preserve"> filed by the Oversight and Enforcement Division of the </w:t>
      </w:r>
      <w:r w:rsidRPr="00633BE5">
        <w:t xml:space="preserve">Public Utility Commission of Texas (Commission) for an order appointing </w:t>
      </w:r>
      <w:r w:rsidR="00E263FF">
        <w:t>a</w:t>
      </w:r>
      <w:r w:rsidRPr="00633BE5">
        <w:t xml:space="preserve"> temporary manager to Aero Valley Water Service (Aero Valley)</w:t>
      </w:r>
      <w:r w:rsidR="00656D7D" w:rsidRPr="00633BE5">
        <w:t xml:space="preserve"> in Denton County</w:t>
      </w:r>
      <w:r w:rsidRPr="00633BE5">
        <w:t>.</w:t>
      </w:r>
      <w:r w:rsidR="00E263FF">
        <w:t xml:space="preserve">  The Commission grants this emergency order without a hearing, and sets a hearing on this matter for September 22, 2016 at the Commission’s offices in Austin, Texas.</w:t>
      </w:r>
    </w:p>
    <w:p w:rsidR="007C455E" w:rsidRPr="00633BE5" w:rsidRDefault="007C455E" w:rsidP="004F46D6">
      <w:pPr>
        <w:pStyle w:val="BodyText"/>
      </w:pPr>
      <w:r w:rsidRPr="00633BE5">
        <w:t>The Commission</w:t>
      </w:r>
      <w:r w:rsidRPr="00633BE5">
        <w:rPr>
          <w:bCs/>
        </w:rPr>
        <w:t xml:space="preserve"> adopts the following findings of fact and conclusions of law:</w:t>
      </w:r>
    </w:p>
    <w:p w:rsidR="007C455E" w:rsidRPr="00633BE5" w:rsidRDefault="007C455E" w:rsidP="00482583">
      <w:pPr>
        <w:pStyle w:val="Heading1"/>
      </w:pPr>
      <w:r w:rsidRPr="00633BE5">
        <w:t>Findings of Fact</w:t>
      </w:r>
    </w:p>
    <w:p w:rsidR="00F81D0F" w:rsidRPr="00633BE5" w:rsidRDefault="007C455E" w:rsidP="004F46D6">
      <w:pPr>
        <w:pStyle w:val="FOFNumbered"/>
      </w:pPr>
      <w:r w:rsidRPr="00633BE5">
        <w:t>Aero Valley is a retail public utility previously owned and operated by Mr. Shawn Horvath</w:t>
      </w:r>
      <w:r w:rsidR="004F46D6" w:rsidRPr="00633BE5">
        <w:t xml:space="preserve">.  </w:t>
      </w:r>
    </w:p>
    <w:p w:rsidR="007C455E" w:rsidRPr="00633BE5" w:rsidRDefault="004F46D6" w:rsidP="004F46D6">
      <w:pPr>
        <w:pStyle w:val="FOFNumbered"/>
      </w:pPr>
      <w:r w:rsidRPr="00633BE5">
        <w:t>Aero Valley was granted Certificate of Convenience and Necessity (CCN) number 11401</w:t>
      </w:r>
      <w:r w:rsidR="00F81D0F" w:rsidRPr="00633BE5">
        <w:t xml:space="preserve"> on November 1, 1979</w:t>
      </w:r>
      <w:r w:rsidRPr="00633BE5">
        <w:t>.</w:t>
      </w:r>
    </w:p>
    <w:p w:rsidR="007C455E" w:rsidRPr="00633BE5" w:rsidRDefault="007C455E" w:rsidP="004F46D6">
      <w:pPr>
        <w:pStyle w:val="FOFNumbered"/>
      </w:pPr>
      <w:r w:rsidRPr="00633BE5">
        <w:t>Aero Valley has approximately 38 connections.</w:t>
      </w:r>
    </w:p>
    <w:p w:rsidR="007C455E" w:rsidRPr="00633BE5" w:rsidRDefault="007C455E" w:rsidP="004F46D6">
      <w:pPr>
        <w:pStyle w:val="FOFNumbered"/>
      </w:pPr>
      <w:r w:rsidRPr="00633BE5">
        <w:t xml:space="preserve">Aero Valley is comprised of one public water system (PWS). </w:t>
      </w:r>
      <w:r w:rsidR="004F46D6" w:rsidRPr="00633BE5">
        <w:t xml:space="preserve"> </w:t>
      </w:r>
      <w:r w:rsidRPr="00633BE5">
        <w:t>The Texas Commission on Env</w:t>
      </w:r>
      <w:r w:rsidR="004F46D6" w:rsidRPr="00633BE5">
        <w:t xml:space="preserve">ironmental Quality (TCEQ) uses </w:t>
      </w:r>
      <w:r w:rsidRPr="00633BE5">
        <w:t>the acronym PWS to describe facilities used for providing potable water service.</w:t>
      </w:r>
    </w:p>
    <w:p w:rsidR="007C455E" w:rsidRDefault="007C455E" w:rsidP="004F46D6">
      <w:pPr>
        <w:pStyle w:val="FOFNumbered"/>
      </w:pPr>
      <w:r w:rsidRPr="00633BE5">
        <w:t xml:space="preserve">On October 20, 2015, Mr. Horvath notified TCEQ that he was abandoning Aero Valley. </w:t>
      </w:r>
      <w:r w:rsidR="004F46D6" w:rsidRPr="00633BE5">
        <w:t xml:space="preserve"> </w:t>
      </w:r>
      <w:r w:rsidR="00F81D0F" w:rsidRPr="00633BE5">
        <w:t>Subsequently,</w:t>
      </w:r>
      <w:r w:rsidRPr="00633BE5">
        <w:t xml:space="preserve"> Mr. Horvath moved out of state.</w:t>
      </w:r>
    </w:p>
    <w:p w:rsidR="00925332" w:rsidRPr="00633BE5" w:rsidRDefault="00925332" w:rsidP="004F46D6">
      <w:pPr>
        <w:pStyle w:val="FOFNumbered"/>
      </w:pPr>
      <w:r>
        <w:t>In a separate proceeding the Commission revoked Aero Valley’s CCN as it was not properly transferred to Mr. Horvath.</w:t>
      </w:r>
      <w:r>
        <w:rPr>
          <w:rStyle w:val="FootnoteReference"/>
        </w:rPr>
        <w:footnoteReference w:id="1"/>
      </w:r>
    </w:p>
    <w:p w:rsidR="00F81D0F" w:rsidRPr="00633BE5" w:rsidRDefault="00F81D0F" w:rsidP="004F46D6">
      <w:pPr>
        <w:pStyle w:val="FOFNumbered"/>
      </w:pPr>
      <w:r w:rsidRPr="00633BE5">
        <w:lastRenderedPageBreak/>
        <w:t>TCEQ appointed Eric Tamayo, the Public Works Director of the nearby City of Northlake as temporary manager through an emergency order.</w:t>
      </w:r>
      <w:r w:rsidRPr="00633BE5">
        <w:rPr>
          <w:rStyle w:val="FootnoteReference"/>
        </w:rPr>
        <w:footnoteReference w:id="2"/>
      </w:r>
      <w:r w:rsidRPr="00633BE5">
        <w:t xml:space="preserve">  Mr. Tamayo served six months as temporary manager.</w:t>
      </w:r>
    </w:p>
    <w:p w:rsidR="00F81D0F" w:rsidRPr="00633BE5" w:rsidRDefault="00F81D0F" w:rsidP="004F46D6">
      <w:pPr>
        <w:pStyle w:val="FOFNumbered"/>
      </w:pPr>
      <w:r w:rsidRPr="00633BE5">
        <w:t>On April 20, 2016, TCEQ then appointed Mr. Mark Patterson of Patterson Water Supply to a six month term which expires on October 20, 2016.</w:t>
      </w:r>
      <w:r w:rsidRPr="00633BE5">
        <w:rPr>
          <w:rStyle w:val="FootnoteReference"/>
        </w:rPr>
        <w:footnoteReference w:id="3"/>
      </w:r>
      <w:r w:rsidR="00E263FF">
        <w:t xml:space="preserve">  The TCEQ is prohibited by law from extending further the appointment of Mr. Patterson.</w:t>
      </w:r>
      <w:r w:rsidR="009E5C36">
        <w:rPr>
          <w:rStyle w:val="FootnoteReference"/>
        </w:rPr>
        <w:footnoteReference w:id="4"/>
      </w:r>
    </w:p>
    <w:p w:rsidR="009E5C36" w:rsidRPr="00633BE5" w:rsidRDefault="009E5C36" w:rsidP="009E5C36">
      <w:pPr>
        <w:pStyle w:val="FOFNumbered"/>
      </w:pPr>
      <w:r w:rsidRPr="00633BE5">
        <w:t>On August 25, 2016, Commission Staff filed the petition for order appointing a temporary manager to Aero Valley Water Service.</w:t>
      </w:r>
    </w:p>
    <w:p w:rsidR="007C455E" w:rsidRPr="00633BE5" w:rsidRDefault="00F81D0F" w:rsidP="004F46D6">
      <w:pPr>
        <w:pStyle w:val="FOFNumbered"/>
      </w:pPr>
      <w:r w:rsidRPr="00633BE5">
        <w:t xml:space="preserve">Commission </w:t>
      </w:r>
      <w:r w:rsidR="007C455E" w:rsidRPr="00633BE5">
        <w:t xml:space="preserve">Staff identified Mr. Mark Patterson as being willing to temporarily manage Aero Valley. </w:t>
      </w:r>
      <w:r w:rsidRPr="00633BE5">
        <w:t xml:space="preserve"> </w:t>
      </w:r>
      <w:r w:rsidR="007C455E" w:rsidRPr="00633BE5">
        <w:t xml:space="preserve">Mr. Patterson is currently the owner and operator of Patterson Water Supply in Collinsville, Texas. </w:t>
      </w:r>
      <w:r w:rsidR="00FD6C0D" w:rsidRPr="00633BE5">
        <w:t xml:space="preserve"> </w:t>
      </w:r>
      <w:r w:rsidR="007C455E" w:rsidRPr="00633BE5">
        <w:t>Mr. Patterson holds a Class B Groundwater Treatment Operator license, #WG0008889 as well as a Class B Wastewater Treatment Operator license, #WW0036801</w:t>
      </w:r>
      <w:r w:rsidR="00FD6C0D" w:rsidRPr="00633BE5">
        <w:t xml:space="preserve">. </w:t>
      </w:r>
      <w:r w:rsidR="007C455E" w:rsidRPr="00633BE5">
        <w:t xml:space="preserve"> Mr. Patterson has over 20 years of experience in the industry. </w:t>
      </w:r>
      <w:r w:rsidR="00FD6C0D" w:rsidRPr="00633BE5">
        <w:t xml:space="preserve"> </w:t>
      </w:r>
      <w:r w:rsidR="007C455E" w:rsidRPr="00633BE5">
        <w:t>Additionally. Mr. Mark Patterson has served as the temporary manager of Aero Valley since April 20, 2016 under a TCEQ order.</w:t>
      </w:r>
    </w:p>
    <w:p w:rsidR="007C455E" w:rsidRPr="00633BE5" w:rsidRDefault="007C455E" w:rsidP="00FD6C0D">
      <w:pPr>
        <w:pStyle w:val="FOFNumbered"/>
        <w:rPr>
          <w:szCs w:val="24"/>
        </w:rPr>
      </w:pPr>
      <w:r w:rsidRPr="00633BE5">
        <w:rPr>
          <w:szCs w:val="24"/>
        </w:rPr>
        <w:t xml:space="preserve">The </w:t>
      </w:r>
      <w:r w:rsidR="00FD6C0D" w:rsidRPr="00633BE5">
        <w:t>p</w:t>
      </w:r>
      <w:r w:rsidRPr="00633BE5">
        <w:rPr>
          <w:szCs w:val="24"/>
        </w:rPr>
        <w:t>etition was sent by certified mail to the owner of Aero Valley's last known addre</w:t>
      </w:r>
      <w:r w:rsidR="00FD6C0D" w:rsidRPr="00633BE5">
        <w:t>ss in the Commission's and TCEQ’</w:t>
      </w:r>
      <w:r w:rsidRPr="00633BE5">
        <w:rPr>
          <w:szCs w:val="24"/>
        </w:rPr>
        <w:t>s records.</w:t>
      </w:r>
    </w:p>
    <w:p w:rsidR="007C455E" w:rsidRPr="00633BE5" w:rsidRDefault="00E263FF" w:rsidP="00FD6C0D">
      <w:pPr>
        <w:pStyle w:val="FOFNumbered"/>
        <w:rPr>
          <w:szCs w:val="24"/>
        </w:rPr>
      </w:pPr>
      <w:r>
        <w:rPr>
          <w:szCs w:val="24"/>
        </w:rPr>
        <w:t xml:space="preserve">In order to address the absence of a properly authorized operator for the </w:t>
      </w:r>
      <w:r w:rsidR="008A2521">
        <w:rPr>
          <w:szCs w:val="24"/>
        </w:rPr>
        <w:t>Aero Valley</w:t>
      </w:r>
      <w:r>
        <w:rPr>
          <w:szCs w:val="24"/>
        </w:rPr>
        <w:t xml:space="preserve"> system, the Commission finds good cause to waive the 20-day requirement in </w:t>
      </w:r>
      <w:r w:rsidR="009E5C36" w:rsidRPr="009E5C36">
        <w:rPr>
          <w:rFonts w:eastAsia="SimSun"/>
          <w:szCs w:val="24"/>
          <w:lang w:eastAsia="zh-CN"/>
        </w:rPr>
        <w:t>16 Tex. Admin. Code</w:t>
      </w:r>
      <w:r w:rsidR="009E5C36" w:rsidRPr="009E5C36">
        <w:rPr>
          <w:rFonts w:eastAsia="SimSun"/>
          <w:smallCaps/>
          <w:szCs w:val="24"/>
          <w:lang w:eastAsia="zh-CN"/>
        </w:rPr>
        <w:t xml:space="preserve"> § </w:t>
      </w:r>
      <w:r>
        <w:rPr>
          <w:szCs w:val="24"/>
        </w:rPr>
        <w:t>22.35(b)(2)</w:t>
      </w:r>
      <w:r w:rsidR="009E5C36">
        <w:rPr>
          <w:szCs w:val="24"/>
        </w:rPr>
        <w:t xml:space="preserve"> (TAC)</w:t>
      </w:r>
      <w:r>
        <w:rPr>
          <w:szCs w:val="24"/>
        </w:rPr>
        <w:t>, and consider this matter at the next regularly scheduled open meeting of September 8, 2016.</w:t>
      </w:r>
    </w:p>
    <w:p w:rsidR="007C455E" w:rsidRPr="00633BE5" w:rsidRDefault="007C455E" w:rsidP="00482583">
      <w:pPr>
        <w:pStyle w:val="Heading1"/>
        <w:rPr>
          <w:b w:val="0"/>
          <w:bCs/>
          <w:szCs w:val="24"/>
        </w:rPr>
      </w:pPr>
      <w:r w:rsidRPr="00633BE5">
        <w:rPr>
          <w:rStyle w:val="Heading1Char"/>
          <w:b/>
        </w:rPr>
        <w:t>Conclusions of Law</w:t>
      </w:r>
    </w:p>
    <w:p w:rsidR="009E5C36" w:rsidRDefault="009E5C36" w:rsidP="009E5C36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>
        <w:t xml:space="preserve">The Commission has jurisdiction over this docket pursuant to </w:t>
      </w:r>
      <w:r>
        <w:rPr>
          <w:szCs w:val="24"/>
        </w:rPr>
        <w:t xml:space="preserve">Tex. Water Code </w:t>
      </w:r>
      <w:r w:rsidRPr="00D6548C">
        <w:rPr>
          <w:szCs w:val="24"/>
        </w:rPr>
        <w:t>§ </w:t>
      </w:r>
      <w:r>
        <w:t xml:space="preserve">13.041 (TWC). </w:t>
      </w:r>
    </w:p>
    <w:p w:rsidR="009E5C36" w:rsidRDefault="009E5C36" w:rsidP="009E5C36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>
        <w:rPr>
          <w:rFonts w:eastAsia="SimSun"/>
          <w:lang w:eastAsia="zh-CN"/>
        </w:rPr>
        <w:lastRenderedPageBreak/>
        <w:t xml:space="preserve">Under TWC § 13.002(19) and </w:t>
      </w:r>
      <w:r w:rsidRPr="00376763">
        <w:rPr>
          <w:rFonts w:eastAsia="SimSun"/>
          <w:lang w:eastAsia="zh-CN"/>
        </w:rPr>
        <w:t xml:space="preserve">16 TAC </w:t>
      </w:r>
      <w:r>
        <w:rPr>
          <w:rFonts w:eastAsia="SimSun"/>
          <w:lang w:eastAsia="zh-CN"/>
        </w:rPr>
        <w:t>§ </w:t>
      </w:r>
      <w:r w:rsidRPr="00235BF9">
        <w:t>24.3(</w:t>
      </w:r>
      <w:r>
        <w:t xml:space="preserve">58) a retail public utility is defined as </w:t>
      </w:r>
      <w:r w:rsidRPr="00633BE5">
        <w:t>any person, corporation, public utility, water supply or sewer se</w:t>
      </w:r>
      <w:r w:rsidR="00ED3F0E">
        <w:t>rvice corporation, municipality,</w:t>
      </w:r>
      <w:r w:rsidRPr="00633BE5">
        <w:t xml:space="preserve"> political subdivision or agency operating, maintaining, or controlling in this state facilities for providing potable water service or sewer service, or both, for</w:t>
      </w:r>
      <w:r>
        <w:t xml:space="preserve"> compensation.</w:t>
      </w:r>
    </w:p>
    <w:p w:rsidR="009E5C36" w:rsidRDefault="009E5C36" w:rsidP="009E5C36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 w:rsidRPr="00633BE5">
        <w:t>Under TWC § 13.4132, and 16 TAC §</w:t>
      </w:r>
      <w:r>
        <w:t> </w:t>
      </w:r>
      <w:r w:rsidRPr="00633BE5">
        <w:t>24.142, the Commission may authorize a willing person to temporarily manage and operate a utility if the utility has abandoned operations</w:t>
      </w:r>
      <w:r>
        <w:t>.</w:t>
      </w:r>
    </w:p>
    <w:p w:rsidR="007C455E" w:rsidRDefault="009E5C36" w:rsidP="008A2A1C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 w:rsidRPr="00633BE5">
        <w:t>TWC § 13.412 and 16 TAC § 24.142 enumerate actions that constitute abandonment</w:t>
      </w:r>
      <w:r w:rsidR="00C2676E">
        <w:t>, including but not limited to,</w:t>
      </w:r>
      <w:bookmarkStart w:id="0" w:name="_GoBack"/>
      <w:bookmarkEnd w:id="0"/>
      <w:r w:rsidR="00C2676E">
        <w:t xml:space="preserve"> </w:t>
      </w:r>
      <w:r w:rsidRPr="00633BE5">
        <w:t>failure to provide appropriate water treatment so that a potential health hazard results, 'failure to adequately maintain facilities, resulting in potential health hazards, or repeatedly failing to respond to the utility commission or the commission</w:t>
      </w:r>
      <w:r w:rsidR="00C2676E">
        <w:t>.</w:t>
      </w:r>
    </w:p>
    <w:p w:rsidR="009E5C36" w:rsidRPr="009E5C36" w:rsidRDefault="009E5C36" w:rsidP="008A2A1C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 w:rsidRPr="00633BE5">
        <w:rPr>
          <w:szCs w:val="24"/>
        </w:rPr>
        <w:t>Aero Valley was abandoned on October 20, 2015 when Mr. Horvath notified TCEQ that he would not seek an alternate water source after an extended outage</w:t>
      </w:r>
      <w:r>
        <w:rPr>
          <w:szCs w:val="24"/>
        </w:rPr>
        <w:t>.</w:t>
      </w:r>
    </w:p>
    <w:p w:rsidR="009E5C36" w:rsidRPr="009E5C36" w:rsidRDefault="009E5C36" w:rsidP="00BA7F09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</w:pPr>
      <w:r>
        <w:t xml:space="preserve">Under </w:t>
      </w:r>
      <w:r w:rsidRPr="00235BF9">
        <w:t xml:space="preserve">16 TAC </w:t>
      </w:r>
      <w:r w:rsidRPr="009E5C36">
        <w:rPr>
          <w:bCs/>
          <w:color w:val="000000"/>
          <w:spacing w:val="4"/>
        </w:rPr>
        <w:t xml:space="preserve">§ </w:t>
      </w:r>
      <w:r w:rsidRPr="00235BF9">
        <w:t xml:space="preserve">22.294 an emergency order to appoint a temporary manager may be issued with or without a hearing, so long as the order </w:t>
      </w:r>
      <w:r>
        <w:t>sets</w:t>
      </w:r>
      <w:r w:rsidRPr="00235BF9">
        <w:t xml:space="preserve"> a place and time for a hearing “that is as soon after issuance of the emergency order as practicable.”</w:t>
      </w:r>
      <w:r w:rsidRPr="00235BF9">
        <w:rPr>
          <w:position w:val="6"/>
          <w:sz w:val="16"/>
        </w:rPr>
        <w:footnoteReference w:id="5"/>
      </w:r>
    </w:p>
    <w:p w:rsidR="00807E46" w:rsidRPr="009E5C36" w:rsidRDefault="009E5C36" w:rsidP="004E40B9">
      <w:pPr>
        <w:pStyle w:val="COLNumbered"/>
        <w:numPr>
          <w:ilvl w:val="2"/>
          <w:numId w:val="4"/>
        </w:numPr>
        <w:tabs>
          <w:tab w:val="clear" w:pos="360"/>
        </w:tabs>
        <w:ind w:left="720" w:hanging="720"/>
        <w:rPr>
          <w:szCs w:val="24"/>
        </w:rPr>
      </w:pPr>
      <w:r>
        <w:t>Under</w:t>
      </w:r>
      <w:r w:rsidRPr="00341256">
        <w:t xml:space="preserve"> </w:t>
      </w:r>
      <w:r w:rsidRPr="009E5C36">
        <w:rPr>
          <w:rFonts w:eastAsia="SimSun"/>
          <w:lang w:eastAsia="zh-CN"/>
        </w:rPr>
        <w:t>16 TAC § </w:t>
      </w:r>
      <w:r>
        <w:t>22.</w:t>
      </w:r>
      <w:r w:rsidRPr="00341256">
        <w:t>5(b), good cause exists to waive the 20-day requirement</w:t>
      </w:r>
      <w:r w:rsidRPr="00807E46">
        <w:t xml:space="preserve"> </w:t>
      </w:r>
      <w:r w:rsidRPr="00341256">
        <w:t xml:space="preserve">of </w:t>
      </w:r>
      <w:r w:rsidRPr="009E5C36">
        <w:rPr>
          <w:rFonts w:eastAsia="SimSun"/>
          <w:lang w:eastAsia="zh-CN"/>
        </w:rPr>
        <w:t>16 TAC § </w:t>
      </w:r>
      <w:r>
        <w:t>22.35(b)(2).</w:t>
      </w:r>
    </w:p>
    <w:p w:rsidR="007C455E" w:rsidRPr="00633BE5" w:rsidRDefault="007C455E" w:rsidP="00482583">
      <w:pPr>
        <w:pStyle w:val="Heading1"/>
      </w:pPr>
      <w:r w:rsidRPr="00633BE5">
        <w:t xml:space="preserve"> Ordering Paragraphs</w:t>
      </w:r>
    </w:p>
    <w:p w:rsidR="007C455E" w:rsidRPr="00633BE5" w:rsidRDefault="007C455E" w:rsidP="00FD6C0D">
      <w:pPr>
        <w:pStyle w:val="BodyText"/>
      </w:pPr>
      <w:r w:rsidRPr="00633BE5">
        <w:t>In accordance with these findings</w:t>
      </w:r>
      <w:r w:rsidR="00BE0D42" w:rsidRPr="00633BE5">
        <w:t xml:space="preserve"> of fact and conclusions of law,</w:t>
      </w:r>
      <w:r w:rsidRPr="00633BE5">
        <w:t xml:space="preserve"> the Commission issues</w:t>
      </w:r>
      <w:r w:rsidR="00FD6C0D" w:rsidRPr="00633BE5">
        <w:t xml:space="preserve"> </w:t>
      </w:r>
      <w:r w:rsidRPr="00633BE5">
        <w:t xml:space="preserve">the following </w:t>
      </w:r>
      <w:r w:rsidR="00FD6C0D" w:rsidRPr="00633BE5">
        <w:t>Order:</w:t>
      </w:r>
    </w:p>
    <w:p w:rsidR="007C455E" w:rsidRPr="00633BE5" w:rsidRDefault="007C455E" w:rsidP="003E70D7">
      <w:pPr>
        <w:pStyle w:val="OrderingParagraph"/>
      </w:pPr>
      <w:r w:rsidRPr="00633BE5">
        <w:t>Commission Staff</w:t>
      </w:r>
      <w:r w:rsidR="00FD6C0D" w:rsidRPr="00633BE5">
        <w:t>’</w:t>
      </w:r>
      <w:r w:rsidRPr="00633BE5">
        <w:t xml:space="preserve">s </w:t>
      </w:r>
      <w:r w:rsidR="00FD6C0D" w:rsidRPr="00633BE5">
        <w:t xml:space="preserve">petition for an order appointing a temporary manager </w:t>
      </w:r>
      <w:r w:rsidRPr="00633BE5">
        <w:t>to Aero Valley Water Service is granted.</w:t>
      </w:r>
    </w:p>
    <w:p w:rsidR="007C455E" w:rsidRPr="00633BE5" w:rsidRDefault="007C455E" w:rsidP="003E70D7">
      <w:pPr>
        <w:pStyle w:val="OrderingParagraph"/>
      </w:pPr>
      <w:r w:rsidRPr="00633BE5">
        <w:t xml:space="preserve">A hearing to affirm, modify or set aside this </w:t>
      </w:r>
      <w:r w:rsidR="0074517C">
        <w:t xml:space="preserve">emergency </w:t>
      </w:r>
      <w:r w:rsidRPr="00633BE5">
        <w:t xml:space="preserve">order will be held </w:t>
      </w:r>
      <w:r w:rsidR="0074517C">
        <w:t xml:space="preserve">at 9:30 a.m., on September 22, 2016, at the offices of the </w:t>
      </w:r>
      <w:r w:rsidRPr="00633BE5">
        <w:t>Commission</w:t>
      </w:r>
      <w:r w:rsidR="0074517C">
        <w:t xml:space="preserve"> in Austin, Texas.</w:t>
      </w:r>
    </w:p>
    <w:p w:rsidR="007C455E" w:rsidRPr="00633BE5" w:rsidRDefault="009E5C36" w:rsidP="003E70D7">
      <w:pPr>
        <w:pStyle w:val="OrderingParagraph"/>
      </w:pPr>
      <w:r>
        <w:lastRenderedPageBreak/>
        <w:t xml:space="preserve">Effective October 20, 2016, </w:t>
      </w:r>
      <w:r w:rsidR="007C455E" w:rsidRPr="00633BE5">
        <w:t xml:space="preserve">Mark Patterson is appointed temporary manager of Aero Valley for a term of </w:t>
      </w:r>
      <w:r>
        <w:t>one year</w:t>
      </w:r>
      <w:r w:rsidR="007C455E" w:rsidRPr="00633BE5">
        <w:t xml:space="preserve"> or until another utility is certified to provide service to Aero Valley's customers, whichever is the earlier occurrence.</w:t>
      </w:r>
    </w:p>
    <w:p w:rsidR="007C455E" w:rsidRPr="00633BE5" w:rsidRDefault="007C455E" w:rsidP="003E70D7">
      <w:pPr>
        <w:pStyle w:val="OrderingParagraph"/>
      </w:pPr>
      <w:r w:rsidRPr="00633BE5">
        <w:t>Mark Patterson has all the powers and duties necessary to ensure the continued operation of the utility and the provision of continuous and adequate services to customers.</w:t>
      </w:r>
    </w:p>
    <w:p w:rsidR="007C455E" w:rsidRPr="00633BE5" w:rsidRDefault="007C455E" w:rsidP="00FD6C0D">
      <w:pPr>
        <w:pStyle w:val="OrderingParagraph"/>
      </w:pPr>
      <w:r w:rsidRPr="00633BE5">
        <w:t>As temporary manager, Mark Patterson shall comply wi</w:t>
      </w:r>
      <w:r w:rsidR="00FD6C0D" w:rsidRPr="00633BE5">
        <w:t>th all requirements in 16 TAC § </w:t>
      </w:r>
      <w:r w:rsidRPr="00633BE5">
        <w:t>24.143, including but not to limited to reading meters, billing for service, collecting revenues, disbursing funds, requesting rate increases if needed, accessing all system components, conducting required sampling, making necessary repairs; and performing other acts necessary to assure continuous and adequate utility service as authorized by the Commission.</w:t>
      </w:r>
    </w:p>
    <w:p w:rsidR="007C455E" w:rsidRPr="00633BE5" w:rsidRDefault="007C455E" w:rsidP="00FD6C0D">
      <w:pPr>
        <w:pStyle w:val="OrderingParagraph"/>
      </w:pPr>
      <w:r w:rsidRPr="00633BE5">
        <w:t>Mark Patterson shall comply with all applicable requirements imposed by the TCEQ.</w:t>
      </w:r>
    </w:p>
    <w:p w:rsidR="007C455E" w:rsidRPr="00633BE5" w:rsidRDefault="007C455E" w:rsidP="00FD6C0D">
      <w:pPr>
        <w:pStyle w:val="OrderingParagraph"/>
      </w:pPr>
      <w:r w:rsidRPr="00633BE5">
        <w:t>Mark Patterson is not required to post financial assurance.</w:t>
      </w:r>
    </w:p>
    <w:p w:rsidR="007C455E" w:rsidRPr="00633BE5" w:rsidRDefault="007C455E" w:rsidP="00FD6C0D">
      <w:pPr>
        <w:pStyle w:val="OrderingParagraph"/>
      </w:pPr>
      <w:r w:rsidRPr="00633BE5">
        <w:t>Mark Patterson shall be compensated for his role as tem</w:t>
      </w:r>
      <w:r w:rsidR="003E70D7" w:rsidRPr="00633BE5">
        <w:t>porary manager from Aero Valley’</w:t>
      </w:r>
      <w:r w:rsidRPr="00633BE5">
        <w:t>s revenues in the amount of twelve dollars per connection per month, and shall bill for this amount as part of the regular authorized rates of Aero Valley.</w:t>
      </w:r>
    </w:p>
    <w:p w:rsidR="007C455E" w:rsidRPr="00633BE5" w:rsidRDefault="007C455E" w:rsidP="00FD6C0D">
      <w:pPr>
        <w:pStyle w:val="OrderingParagraph"/>
      </w:pPr>
      <w:r w:rsidRPr="00633BE5">
        <w:t>All other motions, requests for entry of specific findings</w:t>
      </w:r>
      <w:r w:rsidR="00FD6C0D" w:rsidRPr="00633BE5">
        <w:t xml:space="preserve"> of fact and conclusions of law,</w:t>
      </w:r>
      <w:r w:rsidRPr="00633BE5">
        <w:t xml:space="preserve"> and any other requests for general or special relief, if not expressly granted herein, are denied.</w:t>
      </w:r>
    </w:p>
    <w:p w:rsidR="00ED3F0E" w:rsidRDefault="00ED3F0E">
      <w:pPr>
        <w:spacing w:after="160" w:line="259" w:lineRule="auto"/>
        <w:rPr>
          <w:b/>
        </w:rPr>
      </w:pPr>
      <w:r>
        <w:br w:type="page"/>
      </w:r>
    </w:p>
    <w:p w:rsidR="00160DCD" w:rsidRPr="00633BE5" w:rsidRDefault="00160DCD" w:rsidP="00FD6C0D">
      <w:pPr>
        <w:pStyle w:val="Dateline"/>
        <w:spacing w:before="240"/>
      </w:pPr>
      <w:r w:rsidRPr="00633BE5">
        <w:lastRenderedPageBreak/>
        <w:t>Signed at Austin, Texas the ____</w:t>
      </w:r>
      <w:r w:rsidR="00FD6C0D" w:rsidRPr="00633BE5">
        <w:t>__</w:t>
      </w:r>
      <w:r w:rsidRPr="00633BE5">
        <w:t xml:space="preserve">__ day of </w:t>
      </w:r>
      <w:r w:rsidR="00FD6C0D" w:rsidRPr="00633BE5">
        <w:t>September</w:t>
      </w:r>
      <w:r w:rsidRPr="00633BE5">
        <w:t xml:space="preserve"> 2016</w:t>
      </w:r>
      <w:r w:rsidR="008D1724" w:rsidRPr="00633BE5">
        <w:t>.</w:t>
      </w:r>
    </w:p>
    <w:p w:rsidR="008D1724" w:rsidRPr="00633BE5" w:rsidRDefault="008D1724" w:rsidP="00433215">
      <w:pPr>
        <w:pStyle w:val="Dateline"/>
        <w:spacing w:after="120"/>
      </w:pPr>
    </w:p>
    <w:p w:rsidR="00160DCD" w:rsidRPr="00633BE5" w:rsidRDefault="00160DCD" w:rsidP="00160DCD">
      <w:pPr>
        <w:pStyle w:val="Signatures"/>
      </w:pPr>
      <w:r w:rsidRPr="00633BE5">
        <w:t>PUBLIC UTILITY COMMISSION OF TEXAS</w:t>
      </w: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  <w:r w:rsidRPr="00633BE5">
        <w:t>______________________________________________</w:t>
      </w:r>
    </w:p>
    <w:p w:rsidR="00160DCD" w:rsidRPr="00633BE5" w:rsidRDefault="00160DCD" w:rsidP="00160DCD">
      <w:pPr>
        <w:pStyle w:val="Signatures"/>
      </w:pPr>
      <w:r w:rsidRPr="00633BE5">
        <w:t>DONNA L. NELSON, CHAIRMAN</w:t>
      </w: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  <w:r w:rsidRPr="00633BE5">
        <w:t>______________________________________________</w:t>
      </w:r>
    </w:p>
    <w:p w:rsidR="00160DCD" w:rsidRPr="00633BE5" w:rsidRDefault="00160DCD" w:rsidP="00160DCD">
      <w:pPr>
        <w:pStyle w:val="Signatures"/>
      </w:pPr>
      <w:r w:rsidRPr="00633BE5">
        <w:t>KENNETH W. ANDERSON, JR., COMMISSIONER</w:t>
      </w: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160DCD" w:rsidP="00160DCD">
      <w:pPr>
        <w:pStyle w:val="Signatures"/>
      </w:pPr>
    </w:p>
    <w:p w:rsidR="00160DCD" w:rsidRPr="00633BE5" w:rsidRDefault="00FF1816" w:rsidP="00160DCD">
      <w:pPr>
        <w:pStyle w:val="Signatures"/>
      </w:pPr>
      <w:r w:rsidRPr="00633BE5">
        <w:t>______________________________________________</w:t>
      </w:r>
    </w:p>
    <w:p w:rsidR="00160DCD" w:rsidRDefault="00FF1816" w:rsidP="00FD6C0D">
      <w:pPr>
        <w:pStyle w:val="Signatures"/>
      </w:pPr>
      <w:r w:rsidRPr="00633BE5">
        <w:t>BRANDY MARTY MARQUEZ</w:t>
      </w:r>
      <w:r w:rsidR="00160DCD" w:rsidRPr="00633BE5">
        <w:t>, COMMISSIONER</w:t>
      </w:r>
    </w:p>
    <w:p w:rsidR="00482583" w:rsidRDefault="00482583" w:rsidP="00FD6C0D">
      <w:pPr>
        <w:pStyle w:val="Signatures"/>
      </w:pPr>
    </w:p>
    <w:p w:rsidR="00482583" w:rsidRDefault="00482583" w:rsidP="00FD6C0D">
      <w:pPr>
        <w:pStyle w:val="Signatures"/>
      </w:pPr>
    </w:p>
    <w:p w:rsidR="00ED3F0E" w:rsidRDefault="00ED3F0E" w:rsidP="00FD6C0D">
      <w:pPr>
        <w:pStyle w:val="Signatures"/>
      </w:pPr>
    </w:p>
    <w:p w:rsidR="00ED3F0E" w:rsidRDefault="00ED3F0E" w:rsidP="00FD6C0D">
      <w:pPr>
        <w:pStyle w:val="Signatures"/>
      </w:pPr>
    </w:p>
    <w:p w:rsidR="00ED3F0E" w:rsidRPr="00633BE5" w:rsidRDefault="00ED3F0E" w:rsidP="00FD6C0D">
      <w:pPr>
        <w:pStyle w:val="Signatures"/>
      </w:pPr>
    </w:p>
    <w:p w:rsidR="00FE4318" w:rsidRPr="00633BE5" w:rsidRDefault="00FE4318" w:rsidP="0062202F">
      <w:pPr>
        <w:pStyle w:val="EndMatter"/>
        <w:rPr>
          <w:sz w:val="18"/>
          <w:szCs w:val="18"/>
        </w:rPr>
      </w:pPr>
      <w:r w:rsidRPr="00633BE5">
        <w:rPr>
          <w:sz w:val="18"/>
          <w:szCs w:val="18"/>
        </w:rPr>
        <w:t>2013</w:t>
      </w:r>
    </w:p>
    <w:p w:rsidR="00160DCD" w:rsidRPr="00633BE5" w:rsidRDefault="00433215" w:rsidP="0062202F">
      <w:pPr>
        <w:pStyle w:val="EndMatter"/>
        <w:rPr>
          <w:sz w:val="18"/>
          <w:szCs w:val="18"/>
        </w:rPr>
      </w:pPr>
      <w:r w:rsidRPr="00633BE5">
        <w:rPr>
          <w:sz w:val="18"/>
          <w:szCs w:val="18"/>
        </w:rPr>
        <w:fldChar w:fldCharType="begin"/>
      </w:r>
      <w:r w:rsidRPr="00633BE5">
        <w:rPr>
          <w:sz w:val="18"/>
          <w:szCs w:val="18"/>
        </w:rPr>
        <w:instrText xml:space="preserve"> FILENAME  \* Lower \p  \* MERGEFORMAT </w:instrText>
      </w:r>
      <w:r w:rsidRPr="00633BE5">
        <w:rPr>
          <w:sz w:val="18"/>
          <w:szCs w:val="18"/>
        </w:rPr>
        <w:fldChar w:fldCharType="separate"/>
      </w:r>
      <w:r w:rsidR="00ED3F0E">
        <w:rPr>
          <w:noProof/>
          <w:sz w:val="18"/>
          <w:szCs w:val="18"/>
        </w:rPr>
        <w:t>q:\cadm\docket management\water\emerg order_temp. manager\46309 po.docx</w:t>
      </w:r>
      <w:r w:rsidRPr="00633BE5">
        <w:rPr>
          <w:noProof/>
          <w:sz w:val="18"/>
          <w:szCs w:val="18"/>
        </w:rPr>
        <w:fldChar w:fldCharType="end"/>
      </w:r>
    </w:p>
    <w:sectPr w:rsidR="00160DCD" w:rsidRPr="00633BE5" w:rsidSect="005319EE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6E1" w:rsidRDefault="007906E1" w:rsidP="00D03394">
      <w:r>
        <w:separator/>
      </w:r>
    </w:p>
  </w:endnote>
  <w:endnote w:type="continuationSeparator" w:id="0">
    <w:p w:rsidR="007906E1" w:rsidRDefault="007906E1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6E1" w:rsidRDefault="007906E1" w:rsidP="00D03394">
      <w:r>
        <w:separator/>
      </w:r>
    </w:p>
  </w:footnote>
  <w:footnote w:type="continuationSeparator" w:id="0">
    <w:p w:rsidR="007906E1" w:rsidRDefault="007906E1" w:rsidP="00D03394">
      <w:r>
        <w:continuationSeparator/>
      </w:r>
    </w:p>
  </w:footnote>
  <w:footnote w:id="1">
    <w:p w:rsidR="00925332" w:rsidRDefault="00925332" w:rsidP="009253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Pr="00925332">
        <w:rPr>
          <w:i/>
        </w:rPr>
        <w:t xml:space="preserve">Petition </w:t>
      </w:r>
      <w:r>
        <w:rPr>
          <w:i/>
        </w:rPr>
        <w:t>t</w:t>
      </w:r>
      <w:r w:rsidRPr="00925332">
        <w:rPr>
          <w:i/>
        </w:rPr>
        <w:t xml:space="preserve">o Revoke Aero Valley Water Service's Certificate </w:t>
      </w:r>
      <w:r>
        <w:rPr>
          <w:i/>
        </w:rPr>
        <w:t>o</w:t>
      </w:r>
      <w:r w:rsidRPr="00925332">
        <w:rPr>
          <w:i/>
        </w:rPr>
        <w:t xml:space="preserve">f Public Convenience </w:t>
      </w:r>
      <w:r>
        <w:rPr>
          <w:i/>
        </w:rPr>
        <w:t>a</w:t>
      </w:r>
      <w:r w:rsidRPr="00925332">
        <w:rPr>
          <w:i/>
        </w:rPr>
        <w:t xml:space="preserve">nd Necessity Pursuant </w:t>
      </w:r>
      <w:r>
        <w:rPr>
          <w:i/>
        </w:rPr>
        <w:t>t</w:t>
      </w:r>
      <w:r w:rsidRPr="00925332">
        <w:rPr>
          <w:i/>
        </w:rPr>
        <w:t xml:space="preserve">o Tex. Water Code Ann. § 13.254 </w:t>
      </w:r>
      <w:r>
        <w:rPr>
          <w:i/>
        </w:rPr>
        <w:t>a</w:t>
      </w:r>
      <w:r w:rsidRPr="00925332">
        <w:rPr>
          <w:i/>
        </w:rPr>
        <w:t>nd 16 T</w:t>
      </w:r>
      <w:r>
        <w:rPr>
          <w:i/>
        </w:rPr>
        <w:t>AC</w:t>
      </w:r>
      <w:r w:rsidRPr="00925332">
        <w:rPr>
          <w:i/>
        </w:rPr>
        <w:t xml:space="preserve"> § 24.113</w:t>
      </w:r>
      <w:r>
        <w:t>, Docket No. 45277, Default Order (Apr. 25, 2016).</w:t>
      </w:r>
    </w:p>
  </w:footnote>
  <w:footnote w:id="2">
    <w:p w:rsidR="00F81D0F" w:rsidRDefault="00F81D0F" w:rsidP="00F81D0F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 TCEQ Docket 2015-1594-UCR-E.</w:t>
      </w:r>
    </w:p>
  </w:footnote>
  <w:footnote w:id="3">
    <w:p w:rsidR="00F81D0F" w:rsidRDefault="00F81D0F" w:rsidP="009E5C36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 TCEQ Docket 2015-1594-UCR-E</w:t>
      </w:r>
    </w:p>
  </w:footnote>
  <w:footnote w:id="4">
    <w:p w:rsidR="009E5C36" w:rsidRDefault="009E5C36" w:rsidP="009E5C36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 TWC § 5.505</w:t>
      </w:r>
    </w:p>
  </w:footnote>
  <w:footnote w:id="5">
    <w:p w:rsidR="009E5C36" w:rsidRDefault="009E5C36" w:rsidP="009E5C36">
      <w:pPr>
        <w:pStyle w:val="FootnoteText"/>
      </w:pPr>
      <w:r>
        <w:rPr>
          <w:rStyle w:val="FootnoteReference"/>
        </w:rPr>
        <w:footnoteRef/>
      </w:r>
      <w:r>
        <w:t xml:space="preserve"> 16 TAC § 22.294(e).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BC1677">
      <w:t>46309</w:t>
    </w:r>
    <w:r>
      <w:tab/>
    </w:r>
    <w:r w:rsidR="00BC1677">
      <w:t xml:space="preserve">Proposed </w:t>
    </w:r>
    <w:r w:rsidR="00E263FF">
      <w:t xml:space="preserve">Emergency </w:t>
    </w:r>
    <w:r w:rsidR="00BC1677"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C2676E">
      <w:rPr>
        <w:noProof/>
      </w:rPr>
      <w:t>5</w:t>
    </w:r>
    <w:r>
      <w:fldChar w:fldCharType="end"/>
    </w:r>
    <w:r>
      <w:t xml:space="preserve"> of </w:t>
    </w:r>
    <w:r w:rsidR="00C2676E">
      <w:fldChar w:fldCharType="begin"/>
    </w:r>
    <w:r w:rsidR="00C2676E">
      <w:instrText xml:space="preserve"> NUMPAGES   \* MERGEFORMAT </w:instrText>
    </w:r>
    <w:r w:rsidR="00C2676E">
      <w:fldChar w:fldCharType="separate"/>
    </w:r>
    <w:r w:rsidR="00C2676E">
      <w:rPr>
        <w:noProof/>
      </w:rPr>
      <w:t>5</w:t>
    </w:r>
    <w:r w:rsidR="00C2676E">
      <w:rPr>
        <w:noProof/>
      </w:rPr>
      <w:fldChar w:fldCharType="end"/>
    </w:r>
  </w:p>
  <w:p w:rsidR="00ED04FC" w:rsidRDefault="00ED04FC">
    <w:pPr>
      <w:pStyle w:val="Header"/>
    </w:pPr>
  </w:p>
  <w:p w:rsidR="00BC1677" w:rsidRDefault="00BC1677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920"/>
    <w:multiLevelType w:val="singleLevel"/>
    <w:tmpl w:val="69D768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648"/>
      </w:pPr>
      <w:rPr>
        <w:snapToGrid/>
        <w:sz w:val="24"/>
        <w:szCs w:val="24"/>
      </w:rPr>
    </w:lvl>
  </w:abstractNum>
  <w:abstractNum w:abstractNumId="1" w15:restartNumberingAfterBreak="0">
    <w:nsid w:val="04263CD8"/>
    <w:multiLevelType w:val="singleLevel"/>
    <w:tmpl w:val="0E991842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abstractNum w:abstractNumId="2" w15:restartNumberingAfterBreak="0">
    <w:nsid w:val="05EF3ED8"/>
    <w:multiLevelType w:val="singleLevel"/>
    <w:tmpl w:val="381E69CC"/>
    <w:lvl w:ilvl="0">
      <w:start w:val="8"/>
      <w:numFmt w:val="decimal"/>
      <w:lvlText w:val="%1."/>
      <w:lvlJc w:val="left"/>
      <w:pPr>
        <w:tabs>
          <w:tab w:val="num" w:pos="792"/>
        </w:tabs>
        <w:ind w:left="792" w:hanging="720"/>
      </w:pPr>
      <w:rPr>
        <w:snapToGrid/>
        <w:sz w:val="24"/>
        <w:szCs w:val="24"/>
      </w:rPr>
    </w:lvl>
  </w:abstractNum>
  <w:abstractNum w:abstractNumId="3" w15:restartNumberingAfterBreak="0">
    <w:nsid w:val="06CDEB28"/>
    <w:multiLevelType w:val="singleLevel"/>
    <w:tmpl w:val="273E0CAD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z w:val="24"/>
        <w:szCs w:val="24"/>
      </w:rPr>
    </w:lvl>
  </w:abstractNum>
  <w:abstractNum w:abstractNumId="4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A713A31"/>
    <w:multiLevelType w:val="multilevel"/>
    <w:tmpl w:val="482C5792"/>
    <w:lvl w:ilvl="0">
      <w:start w:val="1"/>
      <w:numFmt w:val="upperRoman"/>
      <w:pStyle w:val="Number1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Number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-3"/>
        <w:sz w:val="24"/>
        <w:szCs w:val="24"/>
        <w:u w:val="none"/>
        <w:effect w:val="none"/>
        <w:vertAlign w:val="baseline"/>
      </w:rPr>
    </w:lvl>
    <w:lvl w:ilvl="2">
      <w:start w:val="1"/>
      <w:numFmt w:val="none"/>
      <w:pStyle w:val="Number3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none"/>
      <w:pStyle w:val="Number4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none"/>
      <w:pStyle w:val="Number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none"/>
      <w:pStyle w:val="Number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6">
      <w:start w:val="1"/>
      <w:numFmt w:val="none"/>
      <w:pStyle w:val="Number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7">
      <w:start w:val="1"/>
      <w:numFmt w:val="none"/>
      <w:pStyle w:val="Number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8">
      <w:start w:val="1"/>
      <w:numFmt w:val="none"/>
      <w:pStyle w:val="Number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E1"/>
    <w:rsid w:val="000E5DBE"/>
    <w:rsid w:val="001169CA"/>
    <w:rsid w:val="00160DCD"/>
    <w:rsid w:val="001D4F4B"/>
    <w:rsid w:val="001E360C"/>
    <w:rsid w:val="00266F9F"/>
    <w:rsid w:val="00312838"/>
    <w:rsid w:val="003E70D7"/>
    <w:rsid w:val="00433215"/>
    <w:rsid w:val="00433B5E"/>
    <w:rsid w:val="00482583"/>
    <w:rsid w:val="004B7431"/>
    <w:rsid w:val="004E082A"/>
    <w:rsid w:val="004F46D6"/>
    <w:rsid w:val="005319EE"/>
    <w:rsid w:val="00573100"/>
    <w:rsid w:val="005806B3"/>
    <w:rsid w:val="005C3512"/>
    <w:rsid w:val="0062202F"/>
    <w:rsid w:val="00633BE5"/>
    <w:rsid w:val="00656D7D"/>
    <w:rsid w:val="00677B5E"/>
    <w:rsid w:val="0074517C"/>
    <w:rsid w:val="007572FC"/>
    <w:rsid w:val="007906E1"/>
    <w:rsid w:val="007C455E"/>
    <w:rsid w:val="0080046C"/>
    <w:rsid w:val="00807E46"/>
    <w:rsid w:val="008738BF"/>
    <w:rsid w:val="008A2521"/>
    <w:rsid w:val="008D1724"/>
    <w:rsid w:val="00925332"/>
    <w:rsid w:val="009727E0"/>
    <w:rsid w:val="009C1919"/>
    <w:rsid w:val="009E5C36"/>
    <w:rsid w:val="00A035EA"/>
    <w:rsid w:val="00A40798"/>
    <w:rsid w:val="00A57B43"/>
    <w:rsid w:val="00B22348"/>
    <w:rsid w:val="00B71CA8"/>
    <w:rsid w:val="00BC1677"/>
    <w:rsid w:val="00BE0D42"/>
    <w:rsid w:val="00C2676E"/>
    <w:rsid w:val="00C54659"/>
    <w:rsid w:val="00D03394"/>
    <w:rsid w:val="00D1503F"/>
    <w:rsid w:val="00D451DC"/>
    <w:rsid w:val="00D706B4"/>
    <w:rsid w:val="00E263FF"/>
    <w:rsid w:val="00EB3FB6"/>
    <w:rsid w:val="00ED04FC"/>
    <w:rsid w:val="00ED3F0E"/>
    <w:rsid w:val="00EE5DDA"/>
    <w:rsid w:val="00F81D0F"/>
    <w:rsid w:val="00FA1E83"/>
    <w:rsid w:val="00FD6C0D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B36468AE-0A0C-4607-9BD4-30015A99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Number1">
    <w:name w:val="Number 1"/>
    <w:aliases w:val="N1"/>
    <w:basedOn w:val="Normal"/>
    <w:rsid w:val="00807E46"/>
    <w:pPr>
      <w:keepNext/>
      <w:widowControl w:val="0"/>
      <w:numPr>
        <w:numId w:val="12"/>
      </w:numPr>
      <w:autoSpaceDE w:val="0"/>
      <w:autoSpaceDN w:val="0"/>
      <w:adjustRightInd w:val="0"/>
      <w:spacing w:after="240"/>
      <w:jc w:val="center"/>
      <w:outlineLvl w:val="0"/>
    </w:pPr>
    <w:rPr>
      <w:rFonts w:ascii="Arial" w:eastAsia="Times New Roman" w:hAnsi="Arial" w:cs="Arial"/>
      <w:szCs w:val="20"/>
    </w:rPr>
  </w:style>
  <w:style w:type="paragraph" w:customStyle="1" w:styleId="Number2">
    <w:name w:val="Number 2"/>
    <w:aliases w:val="N2"/>
    <w:basedOn w:val="Normal"/>
    <w:rsid w:val="00807E46"/>
    <w:pPr>
      <w:widowControl w:val="0"/>
      <w:numPr>
        <w:ilvl w:val="1"/>
        <w:numId w:val="12"/>
      </w:numPr>
      <w:autoSpaceDE w:val="0"/>
      <w:autoSpaceDN w:val="0"/>
      <w:adjustRightInd w:val="0"/>
      <w:spacing w:line="480" w:lineRule="auto"/>
      <w:jc w:val="both"/>
      <w:outlineLvl w:val="1"/>
    </w:pPr>
    <w:rPr>
      <w:rFonts w:ascii="Arial" w:eastAsia="Times New Roman" w:hAnsi="Arial" w:cs="Arial"/>
      <w:szCs w:val="20"/>
    </w:rPr>
  </w:style>
  <w:style w:type="paragraph" w:customStyle="1" w:styleId="Number3">
    <w:name w:val="Number 3"/>
    <w:aliases w:val="N3"/>
    <w:basedOn w:val="Normal"/>
    <w:rsid w:val="00807E46"/>
    <w:pPr>
      <w:widowControl w:val="0"/>
      <w:numPr>
        <w:ilvl w:val="2"/>
        <w:numId w:val="12"/>
      </w:numPr>
      <w:autoSpaceDE w:val="0"/>
      <w:autoSpaceDN w:val="0"/>
      <w:adjustRightInd w:val="0"/>
      <w:spacing w:after="240"/>
      <w:outlineLvl w:val="2"/>
    </w:pPr>
    <w:rPr>
      <w:rFonts w:ascii="Arial" w:eastAsia="Times New Roman" w:hAnsi="Arial" w:cs="Arial"/>
      <w:szCs w:val="20"/>
    </w:rPr>
  </w:style>
  <w:style w:type="paragraph" w:customStyle="1" w:styleId="Number4">
    <w:name w:val="Number 4"/>
    <w:aliases w:val="N4"/>
    <w:basedOn w:val="Normal"/>
    <w:rsid w:val="00807E46"/>
    <w:pPr>
      <w:widowControl w:val="0"/>
      <w:numPr>
        <w:ilvl w:val="3"/>
        <w:numId w:val="12"/>
      </w:numPr>
      <w:autoSpaceDE w:val="0"/>
      <w:autoSpaceDN w:val="0"/>
      <w:adjustRightInd w:val="0"/>
      <w:spacing w:after="240"/>
      <w:outlineLvl w:val="3"/>
    </w:pPr>
    <w:rPr>
      <w:rFonts w:ascii="Arial" w:eastAsia="Times New Roman" w:hAnsi="Arial" w:cs="Arial"/>
      <w:szCs w:val="20"/>
    </w:rPr>
  </w:style>
  <w:style w:type="paragraph" w:customStyle="1" w:styleId="Number5">
    <w:name w:val="Number 5"/>
    <w:aliases w:val="N5"/>
    <w:basedOn w:val="Normal"/>
    <w:rsid w:val="00807E46"/>
    <w:pPr>
      <w:widowControl w:val="0"/>
      <w:numPr>
        <w:ilvl w:val="4"/>
        <w:numId w:val="12"/>
      </w:numPr>
      <w:autoSpaceDE w:val="0"/>
      <w:autoSpaceDN w:val="0"/>
      <w:adjustRightInd w:val="0"/>
      <w:spacing w:after="240"/>
      <w:outlineLvl w:val="4"/>
    </w:pPr>
    <w:rPr>
      <w:rFonts w:ascii="Arial" w:eastAsia="Times New Roman" w:hAnsi="Arial" w:cs="Arial"/>
      <w:szCs w:val="20"/>
    </w:rPr>
  </w:style>
  <w:style w:type="paragraph" w:customStyle="1" w:styleId="Number6">
    <w:name w:val="Number 6"/>
    <w:aliases w:val="N6"/>
    <w:basedOn w:val="Normal"/>
    <w:rsid w:val="00807E46"/>
    <w:pPr>
      <w:widowControl w:val="0"/>
      <w:numPr>
        <w:ilvl w:val="5"/>
        <w:numId w:val="12"/>
      </w:numPr>
      <w:autoSpaceDE w:val="0"/>
      <w:autoSpaceDN w:val="0"/>
      <w:adjustRightInd w:val="0"/>
      <w:spacing w:after="240"/>
      <w:outlineLvl w:val="5"/>
    </w:pPr>
    <w:rPr>
      <w:rFonts w:ascii="Arial" w:eastAsia="Times New Roman" w:hAnsi="Arial" w:cs="Arial"/>
      <w:szCs w:val="20"/>
    </w:rPr>
  </w:style>
  <w:style w:type="paragraph" w:customStyle="1" w:styleId="Number7">
    <w:name w:val="Number 7"/>
    <w:aliases w:val="N7"/>
    <w:basedOn w:val="Normal"/>
    <w:next w:val="Number2"/>
    <w:rsid w:val="00807E46"/>
    <w:pPr>
      <w:widowControl w:val="0"/>
      <w:numPr>
        <w:ilvl w:val="6"/>
        <w:numId w:val="12"/>
      </w:numPr>
      <w:autoSpaceDE w:val="0"/>
      <w:autoSpaceDN w:val="0"/>
      <w:adjustRightInd w:val="0"/>
      <w:spacing w:after="240"/>
      <w:outlineLvl w:val="6"/>
    </w:pPr>
    <w:rPr>
      <w:rFonts w:ascii="Arial" w:eastAsia="Times New Roman" w:hAnsi="Arial" w:cs="Arial"/>
      <w:szCs w:val="20"/>
    </w:rPr>
  </w:style>
  <w:style w:type="paragraph" w:customStyle="1" w:styleId="Number8">
    <w:name w:val="Number 8"/>
    <w:aliases w:val="N8"/>
    <w:basedOn w:val="Normal"/>
    <w:next w:val="BodyText"/>
    <w:rsid w:val="00807E46"/>
    <w:pPr>
      <w:widowControl w:val="0"/>
      <w:numPr>
        <w:ilvl w:val="7"/>
        <w:numId w:val="12"/>
      </w:numPr>
      <w:autoSpaceDE w:val="0"/>
      <w:autoSpaceDN w:val="0"/>
      <w:adjustRightInd w:val="0"/>
      <w:spacing w:after="240"/>
      <w:outlineLvl w:val="7"/>
    </w:pPr>
    <w:rPr>
      <w:rFonts w:ascii="Arial" w:eastAsia="Times New Roman" w:hAnsi="Arial" w:cs="Arial"/>
      <w:szCs w:val="20"/>
    </w:rPr>
  </w:style>
  <w:style w:type="paragraph" w:customStyle="1" w:styleId="Number9">
    <w:name w:val="Number 9"/>
    <w:aliases w:val="N9"/>
    <w:basedOn w:val="Normal"/>
    <w:next w:val="BodyText"/>
    <w:rsid w:val="00807E46"/>
    <w:pPr>
      <w:widowControl w:val="0"/>
      <w:numPr>
        <w:ilvl w:val="8"/>
        <w:numId w:val="12"/>
      </w:numPr>
      <w:autoSpaceDE w:val="0"/>
      <w:autoSpaceDN w:val="0"/>
      <w:adjustRightInd w:val="0"/>
      <w:spacing w:after="240"/>
      <w:outlineLvl w:val="8"/>
    </w:pPr>
    <w:rPr>
      <w:rFonts w:ascii="Arial" w:eastAsia="Times New Roman" w:hAnsi="Arial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EDA28-7376-4B91-A6E4-25FB5FC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101</TotalTime>
  <Pages>5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Shockey, Kathy</cp:lastModifiedBy>
  <cp:revision>20</cp:revision>
  <cp:lastPrinted>2016-08-31T19:53:00Z</cp:lastPrinted>
  <dcterms:created xsi:type="dcterms:W3CDTF">2016-08-26T19:35:00Z</dcterms:created>
  <dcterms:modified xsi:type="dcterms:W3CDTF">2016-08-31T19:56:00Z</dcterms:modified>
</cp:coreProperties>
</file>